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813B3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  (fl.1442)</w:t>
      </w:r>
    </w:p>
    <w:p w14:paraId="27C87B24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5128E7FF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590C43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382C06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1043365"/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Joan Brewer(q.v.), as the executrix of Richard Brewer of London, pouch</w:t>
      </w:r>
    </w:p>
    <w:p w14:paraId="7DFDB92B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maker(q.v.), brought a plaint of debt against him.    </w:t>
      </w:r>
    </w:p>
    <w:p w14:paraId="09B5A268" w14:textId="64F2E036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E88956F" w14:textId="77777777" w:rsidR="00A36101" w:rsidRDefault="00A36101" w:rsidP="00A361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John Gargrave(q.v.) brought a plaint of debt against him and four others.</w:t>
      </w:r>
    </w:p>
    <w:p w14:paraId="5490599F" w14:textId="70E25077" w:rsidR="00A36101" w:rsidRDefault="00A36101" w:rsidP="00A361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bookmarkEnd w:id="0"/>
    <w:p w14:paraId="182425F5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DD0E7FE" w14:textId="77777777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260D9C3" w14:textId="52B1AB8A" w:rsidR="00C37E76" w:rsidRDefault="00C37E76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2022</w:t>
      </w:r>
    </w:p>
    <w:p w14:paraId="050EB690" w14:textId="3E24C6B1" w:rsidR="00A36101" w:rsidRDefault="00A36101" w:rsidP="00C37E7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4B3B0D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C2AF" w14:textId="77777777" w:rsidR="00C37E76" w:rsidRDefault="00C37E76" w:rsidP="009139A6">
      <w:r>
        <w:separator/>
      </w:r>
    </w:p>
  </w:endnote>
  <w:endnote w:type="continuationSeparator" w:id="0">
    <w:p w14:paraId="5C3E6FB5" w14:textId="77777777" w:rsidR="00C37E76" w:rsidRDefault="00C37E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65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9BB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F2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2673B" w14:textId="77777777" w:rsidR="00C37E76" w:rsidRDefault="00C37E76" w:rsidP="009139A6">
      <w:r>
        <w:separator/>
      </w:r>
    </w:p>
  </w:footnote>
  <w:footnote w:type="continuationSeparator" w:id="0">
    <w:p w14:paraId="3A535F1C" w14:textId="77777777" w:rsidR="00C37E76" w:rsidRDefault="00C37E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08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40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0BE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76"/>
    <w:rsid w:val="000666E0"/>
    <w:rsid w:val="002510B7"/>
    <w:rsid w:val="005C130B"/>
    <w:rsid w:val="00826F5C"/>
    <w:rsid w:val="009139A6"/>
    <w:rsid w:val="009448BB"/>
    <w:rsid w:val="00A3176C"/>
    <w:rsid w:val="00A36101"/>
    <w:rsid w:val="00AE65F8"/>
    <w:rsid w:val="00BA00AB"/>
    <w:rsid w:val="00C37E7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B0180"/>
  <w15:chartTrackingRefBased/>
  <w15:docId w15:val="{0CC93F86-EAE3-44FE-9806-523A7CBF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7E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48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2022-08-10T16:03:00Z</dcterms:created>
  <dcterms:modified xsi:type="dcterms:W3CDTF">2022-09-02T10:55:00Z</dcterms:modified>
</cp:coreProperties>
</file>